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FAC10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SAPILTON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5A58DC9E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1E148E84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AC0DC3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8A0F9" w14:textId="77777777" w:rsidR="008210BB" w:rsidRDefault="008210BB" w:rsidP="008210BB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E642D99" w14:textId="77777777" w:rsidR="008210BB" w:rsidRDefault="008210BB" w:rsidP="008210BB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43628D1" w14:textId="77777777" w:rsidR="008210BB" w:rsidRDefault="008210BB" w:rsidP="008210BB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CC8927E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A8F14C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3DBE76" w14:textId="77777777" w:rsidR="008210BB" w:rsidRDefault="008210BB" w:rsidP="008210B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2022</w:t>
      </w:r>
    </w:p>
    <w:p w14:paraId="246C824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3E652" w14:textId="77777777" w:rsidR="008210BB" w:rsidRDefault="008210BB" w:rsidP="009139A6">
      <w:r>
        <w:separator/>
      </w:r>
    </w:p>
  </w:endnote>
  <w:endnote w:type="continuationSeparator" w:id="0">
    <w:p w14:paraId="10BD1074" w14:textId="77777777" w:rsidR="008210BB" w:rsidRDefault="008210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987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DB87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2BE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E1A94" w14:textId="77777777" w:rsidR="008210BB" w:rsidRDefault="008210BB" w:rsidP="009139A6">
      <w:r>
        <w:separator/>
      </w:r>
    </w:p>
  </w:footnote>
  <w:footnote w:type="continuationSeparator" w:id="0">
    <w:p w14:paraId="1A105A64" w14:textId="77777777" w:rsidR="008210BB" w:rsidRDefault="008210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64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DF7D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DDC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0BB"/>
    <w:rsid w:val="000666E0"/>
    <w:rsid w:val="002510B7"/>
    <w:rsid w:val="005C130B"/>
    <w:rsid w:val="008210B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D11E1"/>
  <w15:chartTrackingRefBased/>
  <w15:docId w15:val="{909EB632-7A13-4560-AF71-3145A47F5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2022-07-06T21:05:00Z</dcterms:created>
  <dcterms:modified xsi:type="dcterms:W3CDTF">2022-07-06T21:05:00Z</dcterms:modified>
</cp:coreProperties>
</file>